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EF09F" w14:textId="77777777" w:rsidR="00F00739" w:rsidRDefault="00F00739" w:rsidP="00F007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PALMER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d.ca.1483)</w:t>
      </w:r>
    </w:p>
    <w:p w14:paraId="7FA1E89D" w14:textId="77777777" w:rsidR="00F00739" w:rsidRDefault="00F00739" w:rsidP="00F007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Higham</w:t>
      </w:r>
      <w:proofErr w:type="spellEnd"/>
      <w:r>
        <w:rPr>
          <w:rFonts w:cs="Times New Roman"/>
          <w:szCs w:val="24"/>
        </w:rPr>
        <w:t>, Suffolk. Cloth maker.</w:t>
      </w:r>
    </w:p>
    <w:p w14:paraId="0165BBC3" w14:textId="77777777" w:rsidR="00F00739" w:rsidRDefault="00F00739" w:rsidP="00F00739">
      <w:pPr>
        <w:pStyle w:val="NoSpacing"/>
        <w:rPr>
          <w:rFonts w:cs="Times New Roman"/>
          <w:szCs w:val="24"/>
        </w:rPr>
      </w:pPr>
    </w:p>
    <w:p w14:paraId="36E0CA88" w14:textId="77777777" w:rsidR="00F00739" w:rsidRDefault="00F00739" w:rsidP="00F00739">
      <w:pPr>
        <w:pStyle w:val="NoSpacing"/>
        <w:rPr>
          <w:rFonts w:cs="Times New Roman"/>
          <w:szCs w:val="24"/>
        </w:rPr>
      </w:pPr>
    </w:p>
    <w:p w14:paraId="68C6A111" w14:textId="77777777" w:rsidR="00F00739" w:rsidRDefault="00F00739" w:rsidP="00F007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died in or before this time.</w:t>
      </w:r>
    </w:p>
    <w:p w14:paraId="271DF06E" w14:textId="77777777" w:rsidR="00F00739" w:rsidRDefault="00F00739" w:rsidP="00F007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429D6AFA" w14:textId="77777777" w:rsidR="00F00739" w:rsidRDefault="00F00739" w:rsidP="00F00739">
      <w:pPr>
        <w:pStyle w:val="NoSpacing"/>
        <w:rPr>
          <w:rFonts w:cs="Times New Roman"/>
          <w:szCs w:val="24"/>
        </w:rPr>
      </w:pPr>
    </w:p>
    <w:p w14:paraId="2C1DC972" w14:textId="77777777" w:rsidR="00F00739" w:rsidRDefault="00F00739" w:rsidP="00F00739">
      <w:pPr>
        <w:pStyle w:val="NoSpacing"/>
        <w:rPr>
          <w:rFonts w:cs="Times New Roman"/>
          <w:szCs w:val="24"/>
        </w:rPr>
      </w:pPr>
    </w:p>
    <w:p w14:paraId="0DC5DEFA" w14:textId="77777777" w:rsidR="00F00739" w:rsidRDefault="00F00739" w:rsidP="00F007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Executors:   John </w:t>
      </w:r>
      <w:proofErr w:type="spellStart"/>
      <w:r>
        <w:rPr>
          <w:rFonts w:cs="Times New Roman"/>
          <w:szCs w:val="24"/>
        </w:rPr>
        <w:t>Balle</w:t>
      </w:r>
      <w:proofErr w:type="spellEnd"/>
      <w:r>
        <w:rPr>
          <w:rFonts w:cs="Times New Roman"/>
          <w:szCs w:val="24"/>
        </w:rPr>
        <w:t>(q.v.) and his wife, Margaret(q.v.).   (ibid.)</w:t>
      </w:r>
    </w:p>
    <w:p w14:paraId="7B07D803" w14:textId="77777777" w:rsidR="00F00739" w:rsidRDefault="00F00739" w:rsidP="00F00739">
      <w:pPr>
        <w:pStyle w:val="NoSpacing"/>
        <w:rPr>
          <w:rFonts w:cs="Times New Roman"/>
          <w:szCs w:val="24"/>
        </w:rPr>
      </w:pPr>
    </w:p>
    <w:p w14:paraId="76F6D7F5" w14:textId="77777777" w:rsidR="00F00739" w:rsidRDefault="00F00739" w:rsidP="00F00739">
      <w:pPr>
        <w:pStyle w:val="NoSpacing"/>
        <w:rPr>
          <w:rFonts w:cs="Times New Roman"/>
          <w:szCs w:val="24"/>
        </w:rPr>
      </w:pPr>
    </w:p>
    <w:p w14:paraId="76C7CF5B" w14:textId="77777777" w:rsidR="00F00739" w:rsidRDefault="00F00739" w:rsidP="00F007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September 2022</w:t>
      </w:r>
    </w:p>
    <w:p w14:paraId="201DAB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35A0C" w14:textId="77777777" w:rsidR="00F00739" w:rsidRDefault="00F00739" w:rsidP="009139A6">
      <w:r>
        <w:separator/>
      </w:r>
    </w:p>
  </w:endnote>
  <w:endnote w:type="continuationSeparator" w:id="0">
    <w:p w14:paraId="7EECB6D8" w14:textId="77777777" w:rsidR="00F00739" w:rsidRDefault="00F007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F19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49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A9D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94C16" w14:textId="77777777" w:rsidR="00F00739" w:rsidRDefault="00F00739" w:rsidP="009139A6">
      <w:r>
        <w:separator/>
      </w:r>
    </w:p>
  </w:footnote>
  <w:footnote w:type="continuationSeparator" w:id="0">
    <w:p w14:paraId="0E0F249A" w14:textId="77777777" w:rsidR="00F00739" w:rsidRDefault="00F007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FE3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56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C05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73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0073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7D144"/>
  <w15:chartTrackingRefBased/>
  <w15:docId w15:val="{F81AF408-C636-48F3-B5A3-35BF0BA89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007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2022-11-29T21:39:00Z</dcterms:created>
  <dcterms:modified xsi:type="dcterms:W3CDTF">2022-11-29T21:39:00Z</dcterms:modified>
</cp:coreProperties>
</file>